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117A0E" w14:textId="710BE36B" w:rsidR="00892888" w:rsidRDefault="00892888" w:rsidP="00892888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Številka:</w:t>
      </w:r>
      <w:r w:rsidR="00F46468" w:rsidRPr="00F46468">
        <w:t xml:space="preserve"> </w:t>
      </w:r>
      <w:r w:rsidR="00F46468" w:rsidRPr="00F46468">
        <w:rPr>
          <w:rFonts w:cs="Arial"/>
        </w:rPr>
        <w:t>4302-0128/2024-2</w:t>
      </w:r>
    </w:p>
    <w:p w14:paraId="4D842DFF" w14:textId="0A022273" w:rsidR="00892888" w:rsidRPr="00241F04" w:rsidRDefault="00892888" w:rsidP="00892888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BR:</w:t>
      </w:r>
      <w:r w:rsidR="00F46468" w:rsidRPr="00F46468">
        <w:t xml:space="preserve"> </w:t>
      </w:r>
      <w:r w:rsidR="00F46468" w:rsidRPr="00F46468">
        <w:rPr>
          <w:rFonts w:cs="Arial"/>
        </w:rPr>
        <w:t>2024-243</w:t>
      </w:r>
      <w:bookmarkStart w:id="0" w:name="_GoBack"/>
      <w:bookmarkEnd w:id="0"/>
    </w:p>
    <w:p w14:paraId="62E57157" w14:textId="77777777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29BADE2F" w14:textId="77777777" w:rsidR="00892888" w:rsidRPr="00456982" w:rsidRDefault="00892888" w:rsidP="00892888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00EA8047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F47D70B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11A421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9D250D8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5474338D" w14:textId="77777777" w:rsidR="00892888" w:rsidRPr="00F35A6C" w:rsidRDefault="00892888" w:rsidP="00892888">
      <w:pPr>
        <w:jc w:val="both"/>
        <w:rPr>
          <w:rFonts w:cs="Arial"/>
        </w:rPr>
      </w:pPr>
    </w:p>
    <w:p w14:paraId="08EA9433" w14:textId="77777777" w:rsidR="00892888" w:rsidRDefault="00892888" w:rsidP="00892888">
      <w:pPr>
        <w:jc w:val="both"/>
        <w:rPr>
          <w:rFonts w:cs="Arial"/>
        </w:rPr>
      </w:pPr>
    </w:p>
    <w:p w14:paraId="2A44123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soponudnika ali podizvajalca</w:t>
      </w:r>
      <w:r w:rsidRPr="00F35A6C">
        <w:rPr>
          <w:rFonts w:cs="Arial"/>
        </w:rPr>
        <w:t>.</w:t>
      </w:r>
    </w:p>
    <w:p w14:paraId="107A94FB" w14:textId="77777777" w:rsidR="00892888" w:rsidRDefault="00892888" w:rsidP="00892888">
      <w:pPr>
        <w:jc w:val="both"/>
        <w:rPr>
          <w:rFonts w:cs="Arial"/>
        </w:rPr>
      </w:pPr>
    </w:p>
    <w:p w14:paraId="49B216FB" w14:textId="77777777" w:rsidR="00892888" w:rsidRDefault="00892888" w:rsidP="00892888">
      <w:pPr>
        <w:jc w:val="both"/>
        <w:rPr>
          <w:rFonts w:cs="Arial"/>
        </w:rPr>
      </w:pPr>
    </w:p>
    <w:p w14:paraId="5028850E" w14:textId="77777777" w:rsidR="00892888" w:rsidRPr="00F35A6C" w:rsidRDefault="00892888" w:rsidP="00892888">
      <w:pPr>
        <w:jc w:val="both"/>
        <w:rPr>
          <w:rFonts w:cs="Arial"/>
        </w:rPr>
      </w:pPr>
    </w:p>
    <w:p w14:paraId="3D855D2D" w14:textId="77777777" w:rsidR="00892888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40546130" w14:textId="77777777" w:rsidR="00892888" w:rsidRDefault="00892888" w:rsidP="00892888">
      <w:pPr>
        <w:jc w:val="both"/>
        <w:rPr>
          <w:rFonts w:cs="Arial"/>
        </w:rPr>
      </w:pPr>
    </w:p>
    <w:p w14:paraId="0021401D" w14:textId="77777777" w:rsidR="00892888" w:rsidRPr="00F35A6C" w:rsidRDefault="00892888" w:rsidP="00892888">
      <w:pPr>
        <w:jc w:val="both"/>
        <w:rPr>
          <w:rFonts w:cs="Arial"/>
        </w:rPr>
      </w:pPr>
    </w:p>
    <w:p w14:paraId="16A54B9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5E50A18A" w14:textId="77777777" w:rsidR="00892888" w:rsidRDefault="00892888" w:rsidP="00892888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56520540" w14:textId="77777777" w:rsidR="00892888" w:rsidRPr="007838D2" w:rsidRDefault="00892888" w:rsidP="00892888">
      <w:pPr>
        <w:rPr>
          <w:rFonts w:cs="Arial"/>
        </w:rPr>
      </w:pPr>
    </w:p>
    <w:p w14:paraId="23A05DAA" w14:textId="77777777" w:rsidR="00892888" w:rsidRPr="007838D2" w:rsidRDefault="00892888" w:rsidP="00892888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5EE435DE" w14:textId="77777777" w:rsidR="00892888" w:rsidRDefault="00892888" w:rsidP="00892888">
      <w:pPr>
        <w:rPr>
          <w:rFonts w:cs="Arial"/>
          <w:i/>
        </w:rPr>
      </w:pPr>
    </w:p>
    <w:p w14:paraId="73F36554" w14:textId="77777777" w:rsidR="00892888" w:rsidRDefault="00892888" w:rsidP="00892888">
      <w:pPr>
        <w:rPr>
          <w:rFonts w:cs="Arial"/>
          <w:i/>
        </w:rPr>
      </w:pPr>
    </w:p>
    <w:p w14:paraId="5B8345FE" w14:textId="77777777" w:rsidR="00892888" w:rsidRDefault="00892888" w:rsidP="00892888">
      <w:pPr>
        <w:rPr>
          <w:rFonts w:cs="Arial"/>
          <w:i/>
        </w:rPr>
      </w:pPr>
    </w:p>
    <w:p w14:paraId="5621127D" w14:textId="77777777" w:rsidR="00892888" w:rsidRDefault="00892888" w:rsidP="00892888">
      <w:pPr>
        <w:rPr>
          <w:rFonts w:cs="Arial"/>
          <w:i/>
        </w:rPr>
      </w:pPr>
    </w:p>
    <w:p w14:paraId="4DCF30DB" w14:textId="77777777" w:rsidR="00892888" w:rsidRDefault="00892888" w:rsidP="00892888">
      <w:pPr>
        <w:rPr>
          <w:rFonts w:cs="Arial"/>
          <w:i/>
        </w:rPr>
      </w:pPr>
    </w:p>
    <w:p w14:paraId="20922D88" w14:textId="77777777" w:rsidR="00892888" w:rsidRDefault="00892888" w:rsidP="00892888">
      <w:pPr>
        <w:rPr>
          <w:rFonts w:cs="Arial"/>
          <w:i/>
        </w:rPr>
      </w:pPr>
    </w:p>
    <w:p w14:paraId="22E98A6F" w14:textId="77777777" w:rsidR="00892888" w:rsidRDefault="00892888" w:rsidP="00892888">
      <w:pPr>
        <w:rPr>
          <w:rFonts w:cs="Arial"/>
          <w:i/>
        </w:rPr>
      </w:pPr>
    </w:p>
    <w:p w14:paraId="7470777F" w14:textId="77777777" w:rsidR="00892888" w:rsidRDefault="00892888" w:rsidP="00892888">
      <w:pPr>
        <w:rPr>
          <w:rFonts w:cs="Arial"/>
          <w:i/>
        </w:rPr>
      </w:pPr>
    </w:p>
    <w:p w14:paraId="19A545AA" w14:textId="77777777" w:rsidR="00892888" w:rsidRDefault="00892888" w:rsidP="00892888">
      <w:pPr>
        <w:rPr>
          <w:rFonts w:cs="Arial"/>
          <w:i/>
        </w:rPr>
      </w:pPr>
    </w:p>
    <w:p w14:paraId="746E4E6A" w14:textId="77777777" w:rsidR="00892888" w:rsidRDefault="00892888" w:rsidP="00892888">
      <w:pPr>
        <w:rPr>
          <w:rFonts w:cs="Arial"/>
          <w:i/>
        </w:rPr>
      </w:pPr>
    </w:p>
    <w:p w14:paraId="46C33989" w14:textId="77777777" w:rsidR="00892888" w:rsidRDefault="0089288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2917AC36" w14:textId="77777777" w:rsidR="00892888" w:rsidRDefault="00892888" w:rsidP="00892888">
      <w:pPr>
        <w:jc w:val="both"/>
        <w:rPr>
          <w:rFonts w:cs="Arial"/>
          <w:i/>
        </w:rPr>
      </w:pPr>
    </w:p>
    <w:p w14:paraId="0C36508A" w14:textId="77777777" w:rsidR="00892888" w:rsidRDefault="00892888" w:rsidP="00892888">
      <w:pPr>
        <w:jc w:val="both"/>
        <w:rPr>
          <w:rFonts w:cs="Arial"/>
          <w:i/>
        </w:rPr>
      </w:pPr>
    </w:p>
    <w:p w14:paraId="6766A606" w14:textId="77777777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3FEA2" w14:textId="77777777" w:rsidR="004A7106" w:rsidRDefault="004A7106">
      <w:r>
        <w:separator/>
      </w:r>
    </w:p>
  </w:endnote>
  <w:endnote w:type="continuationSeparator" w:id="0">
    <w:p w14:paraId="0533757F" w14:textId="77777777" w:rsidR="004A7106" w:rsidRDefault="004A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4B7D11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4646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4646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9378E" w14:textId="77777777" w:rsidR="004A7106" w:rsidRDefault="004A7106">
      <w:r>
        <w:separator/>
      </w:r>
    </w:p>
  </w:footnote>
  <w:footnote w:type="continuationSeparator" w:id="0">
    <w:p w14:paraId="4B1BF3DC" w14:textId="77777777" w:rsidR="004A7106" w:rsidRDefault="004A7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6468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DD95AB-4E7B-4BA2-BE21-0551D1C7C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F15EC1-C299-4480-B390-47BB317272B4}">
  <ds:schemaRefs>
    <ds:schemaRef ds:uri="http://purl.org/dc/elements/1.1/"/>
    <ds:schemaRef ds:uri="http://schemas.microsoft.com/office/2006/documentManagement/types"/>
    <ds:schemaRef ds:uri="http://purl.org/dc/dcmitype/"/>
    <ds:schemaRef ds:uri="6a4cc071-bd85-44c5-acc7-68a9b922d49c"/>
    <ds:schemaRef ds:uri="http://purl.org/dc/terms/"/>
    <ds:schemaRef ds:uri="64b5e79a-161e-4f4f-95e3-8c5cd0f50b65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6A7111A-1E70-4C75-A9C1-930B21630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24</cp:revision>
  <cp:lastPrinted>2016-06-20T06:30:00Z</cp:lastPrinted>
  <dcterms:created xsi:type="dcterms:W3CDTF">2018-07-24T11:47:00Z</dcterms:created>
  <dcterms:modified xsi:type="dcterms:W3CDTF">2024-07-09T07:31:00Z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